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</w:t>
                            </w:r>
                            <w:proofErr w:type="spellStart"/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Wangxun</w:t>
                            </w:r>
                            <w:proofErr w:type="spellEnd"/>
                            <w:r w:rsidR="00A638B5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</w:t>
                      </w:r>
                      <w:proofErr w:type="spellStart"/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Wangxun</w:t>
                      </w:r>
                      <w:proofErr w:type="spellEnd"/>
                      <w:r w:rsidR="00A638B5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AE07A7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10532" w:history="1">
            <w:r w:rsidR="00AE07A7" w:rsidRPr="00256084">
              <w:rPr>
                <w:rStyle w:val="ab"/>
                <w:noProof/>
              </w:rPr>
              <w:t>1.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Precautions for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_Toc157710532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C410FF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3" w:history="1">
            <w:r w:rsidR="00AE07A7" w:rsidRPr="00256084">
              <w:rPr>
                <w:rStyle w:val="ab"/>
                <w:noProof/>
              </w:rPr>
              <w:t>2.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Preparation before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_Toc157710533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C410FF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4" w:history="1">
            <w:r w:rsidR="00AE07A7" w:rsidRPr="00256084">
              <w:rPr>
                <w:rStyle w:val="ab"/>
                <w:noProof/>
              </w:rPr>
              <w:t>3.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_Toc157710534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C410FF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5" w:history="1">
            <w:r w:rsidR="00AE07A7" w:rsidRPr="00256084">
              <w:rPr>
                <w:rStyle w:val="ab"/>
                <w:noProof/>
              </w:rPr>
              <w:t>4.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Uninstallation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_Toc157710535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4</w:t>
            </w:r>
            <w:r w:rsidR="00AE07A7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10532"/>
      <w:r w:rsidRPr="00292245">
        <w:lastRenderedPageBreak/>
        <w:t>Precautions for operation</w:t>
      </w:r>
      <w:bookmarkStart w:id="1" w:name="_GoBack"/>
      <w:bookmarkEnd w:id="0"/>
      <w:bookmarkEnd w:id="1"/>
    </w:p>
    <w:p w:rsidR="00292245" w:rsidRPr="00292245" w:rsidRDefault="00292245" w:rsidP="000341D8">
      <w:pPr>
        <w:pStyle w:val="aa"/>
        <w:numPr>
          <w:ilvl w:val="0"/>
          <w:numId w:val="22"/>
        </w:numPr>
        <w:ind w:firstLineChars="0"/>
      </w:pPr>
      <w:r w:rsidRPr="00292245">
        <w:t>This driver versio</w:t>
      </w:r>
      <w:r w:rsidR="000341D8">
        <w:t>n is only applicable to RHEL 9.0</w:t>
      </w:r>
      <w:r w:rsidRPr="00292245">
        <w:t xml:space="preserve"> (kernel versions </w:t>
      </w:r>
      <w:r w:rsidR="000341D8" w:rsidRPr="000341D8">
        <w:t>5.14.0-70.22.1.el9_0.x86_</w:t>
      </w:r>
      <w:proofErr w:type="gramStart"/>
      <w:r w:rsidR="000341D8" w:rsidRPr="000341D8">
        <w:t>64 </w:t>
      </w:r>
      <w:r w:rsidRPr="00292245">
        <w:t>)</w:t>
      </w:r>
      <w:proofErr w:type="gramEnd"/>
      <w:r w:rsidRPr="00292245">
        <w:t xml:space="preserve">. </w:t>
      </w:r>
      <w:r w:rsidRPr="00292245">
        <w:rPr>
          <w:color w:val="FF0000"/>
        </w:rPr>
        <w:t xml:space="preserve">Before installation, please make sure to confirm that the system version and </w:t>
      </w:r>
      <w:r w:rsidR="00AE07A7">
        <w:rPr>
          <w:color w:val="FF0000"/>
        </w:rPr>
        <w:t xml:space="preserve">supported </w:t>
      </w:r>
      <w:r w:rsidRPr="00292245">
        <w:rPr>
          <w:color w:val="FF0000"/>
        </w:rPr>
        <w:t>kernel version are consistent before operation.</w:t>
      </w:r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Driver version upgrade requires </w:t>
      </w:r>
      <w:r w:rsidR="00AE07A7">
        <w:t xml:space="preserve">rebooting </w:t>
      </w:r>
      <w:r w:rsidRPr="00292245">
        <w:t>to take effect.</w:t>
      </w:r>
    </w:p>
    <w:p w:rsidR="00292245" w:rsidRDefault="00292245" w:rsidP="00292245">
      <w:pPr>
        <w:pStyle w:val="1"/>
      </w:pPr>
      <w:bookmarkStart w:id="2" w:name="_Toc157710533"/>
      <w:r w:rsidRPr="00292245">
        <w:t>Preparation before operation</w:t>
      </w:r>
      <w:bookmarkEnd w:id="2"/>
    </w:p>
    <w:p w:rsidR="00A638B5" w:rsidRDefault="00A638B5" w:rsidP="00A638B5">
      <w:pPr>
        <w:pStyle w:val="aa"/>
        <w:numPr>
          <w:ilvl w:val="0"/>
          <w:numId w:val="25"/>
        </w:numPr>
        <w:ind w:firstLineChars="0"/>
      </w:pPr>
      <w:r w:rsidRPr="00B03FDD">
        <w:t>Query the current driver version</w:t>
      </w:r>
      <w:r w:rsidR="00292245">
        <w:t>.</w:t>
      </w:r>
      <w:r w:rsidR="00AE07A7">
        <w:t xml:space="preserve"> </w:t>
      </w:r>
    </w:p>
    <w:p w:rsidR="00292245" w:rsidRDefault="007F5E30" w:rsidP="00A638B5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9459C0">
        <w:t>ngbe</w:t>
      </w:r>
      <w:r>
        <w:rPr>
          <w:rFonts w:hint="eastAsia"/>
        </w:rPr>
        <w:t>|</w:t>
      </w:r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292245" w:rsidRDefault="00A638B5" w:rsidP="00A638B5">
      <w:pPr>
        <w:pStyle w:val="aa"/>
        <w:numPr>
          <w:ilvl w:val="0"/>
          <w:numId w:val="25"/>
        </w:numPr>
        <w:spacing w:line="360" w:lineRule="auto"/>
        <w:ind w:firstLineChars="0"/>
      </w:pPr>
      <w:r>
        <w:rPr>
          <w:rFonts w:hint="eastAsia"/>
        </w:rPr>
        <w:t>C</w:t>
      </w:r>
      <w:r>
        <w:t>heck</w:t>
      </w:r>
      <w:r w:rsidRPr="00B03FDD">
        <w:t xml:space="preserve"> the current operating system kernel</w:t>
      </w:r>
      <w:r w:rsidR="00292245">
        <w:t>.</w:t>
      </w:r>
    </w:p>
    <w:p w:rsidR="00292245" w:rsidRDefault="007F5E30" w:rsidP="00A638B5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292245" w:rsidRDefault="00292245" w:rsidP="00A638B5">
      <w:pPr>
        <w:pStyle w:val="aa"/>
        <w:numPr>
          <w:ilvl w:val="0"/>
          <w:numId w:val="25"/>
        </w:numPr>
        <w:spacing w:line="360" w:lineRule="auto"/>
        <w:ind w:firstLineChars="0"/>
      </w:pPr>
      <w:r>
        <w:rPr>
          <w:rFonts w:hint="eastAsia"/>
        </w:rPr>
        <w:t>E</w:t>
      </w:r>
      <w:r>
        <w:t>xecute</w:t>
      </w:r>
      <w:r w:rsidRPr="00662851">
        <w:t xml:space="preserve"> the following command to back up the system </w:t>
      </w:r>
      <w:proofErr w:type="spellStart"/>
      <w:r w:rsidRPr="00662851">
        <w:t>img</w:t>
      </w:r>
      <w:proofErr w:type="spellEnd"/>
      <w:r w:rsidRPr="00662851">
        <w:t xml:space="preserve"> file</w:t>
      </w:r>
      <w:r>
        <w:rPr>
          <w:rFonts w:hint="eastAsia"/>
        </w:rPr>
        <w:t>：</w:t>
      </w:r>
    </w:p>
    <w:p w:rsidR="00292245" w:rsidRPr="00292245" w:rsidRDefault="00292245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proofErr w:type="spellStart"/>
      <w:r w:rsidRPr="00C17832">
        <w:t>cp</w:t>
      </w:r>
      <w:proofErr w:type="spellEnd"/>
      <w:r w:rsidRPr="00C17832">
        <w:t xml:space="preserve"> -</w:t>
      </w:r>
      <w:proofErr w:type="spellStart"/>
      <w:r w:rsidRPr="00C17832">
        <w:t>rf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-r`.</w:t>
      </w:r>
      <w:proofErr w:type="spellStart"/>
      <w:r w:rsidRPr="00C17832">
        <w:t>img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-r`_</w:t>
      </w:r>
      <w:proofErr w:type="spellStart"/>
      <w:r w:rsidRPr="00C17832">
        <w:t>back.img</w:t>
      </w:r>
      <w:proofErr w:type="spellEnd"/>
    </w:p>
    <w:p w:rsidR="00F05E88" w:rsidRDefault="00B03FDD" w:rsidP="00B03FDD">
      <w:pPr>
        <w:pStyle w:val="1"/>
      </w:pPr>
      <w:bookmarkStart w:id="3" w:name="_Toc157710534"/>
      <w:r>
        <w:t>Driver I</w:t>
      </w:r>
      <w:r w:rsidRPr="00B03FDD">
        <w:t>nstallation</w:t>
      </w:r>
      <w:bookmarkEnd w:id="3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proofErr w:type="spellStart"/>
      <w:r w:rsidR="005F609A" w:rsidRPr="00982CE8">
        <w:t>kmod-</w:t>
      </w:r>
      <w:r w:rsidR="009459C0">
        <w:t>ngbe</w:t>
      </w:r>
      <w:proofErr w:type="spellEnd"/>
      <w:r w:rsidR="005F609A" w:rsidRPr="00982CE8">
        <w:t>-</w:t>
      </w:r>
      <w:r w:rsidR="00A638B5">
        <w:t>&lt;</w:t>
      </w:r>
      <w:proofErr w:type="spellStart"/>
      <w:r w:rsidR="00A638B5">
        <w:t>x.x.x.x</w:t>
      </w:r>
      <w:proofErr w:type="spellEnd"/>
      <w:r w:rsidR="00A638B5">
        <w:t>&gt;</w:t>
      </w:r>
      <w:r w:rsidR="005F609A" w:rsidRPr="00982CE8">
        <w:t>.x86_64.rpm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B03FDD">
        <w:rPr>
          <w:rFonts w:hint="eastAsia"/>
        </w:rPr>
        <w:t>/hom</w:t>
      </w:r>
      <w:r w:rsidR="00B03FDD">
        <w:t>e directory</w:t>
      </w:r>
      <w:r w:rsidR="007F648E">
        <w:t>，</w:t>
      </w:r>
      <w:r w:rsidR="00B03FDD" w:rsidRPr="00B03FDD">
        <w:t>and execute the driver installation command under root user</w:t>
      </w:r>
      <w:r w:rsidR="00B03FDD">
        <w:t>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DE1C95" w:rsidRDefault="007F648E" w:rsidP="00A638B5">
      <w:pPr>
        <w:spacing w:line="360" w:lineRule="auto"/>
      </w:pPr>
      <w:r>
        <w:rPr>
          <w:rFonts w:hint="eastAsia"/>
        </w:rPr>
        <w:t xml:space="preserve"> </w:t>
      </w:r>
      <w:r>
        <w:t xml:space="preserve">  #rpm -</w:t>
      </w:r>
      <w:proofErr w:type="spellStart"/>
      <w:r>
        <w:t>Uvh</w:t>
      </w:r>
      <w:proofErr w:type="spellEnd"/>
      <w:r>
        <w:t xml:space="preserve"> </w:t>
      </w:r>
      <w:proofErr w:type="spellStart"/>
      <w:r w:rsidR="00A638B5" w:rsidRPr="00982CE8">
        <w:t>kmod-</w:t>
      </w:r>
      <w:r w:rsidR="00A638B5">
        <w:t>ngbe</w:t>
      </w:r>
      <w:proofErr w:type="spellEnd"/>
      <w:r w:rsidR="00A638B5" w:rsidRPr="00982CE8">
        <w:t>-</w:t>
      </w:r>
      <w:r w:rsidR="00A638B5">
        <w:t>&lt;</w:t>
      </w:r>
      <w:proofErr w:type="spellStart"/>
      <w:r w:rsidR="00A638B5">
        <w:t>x.x.x.x</w:t>
      </w:r>
      <w:proofErr w:type="spellEnd"/>
      <w:proofErr w:type="gramStart"/>
      <w:r w:rsidR="00A638B5">
        <w:t>&gt;</w:t>
      </w:r>
      <w:r w:rsidR="00A638B5" w:rsidRPr="00982CE8">
        <w:t>.x86_64.rpm</w:t>
      </w:r>
      <w:proofErr w:type="gramEnd"/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DE1C95" w:rsidRDefault="00160164" w:rsidP="00A638B5">
      <w:pPr>
        <w:spacing w:line="360" w:lineRule="auto"/>
        <w:ind w:firstLineChars="200" w:firstLine="42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9459C0">
        <w:t>ngbe</w:t>
      </w:r>
      <w:proofErr w:type="spellEnd"/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D4431D" w:rsidRDefault="00B03FDD" w:rsidP="00B03FDD">
      <w:pPr>
        <w:pStyle w:val="1"/>
      </w:pPr>
      <w:bookmarkStart w:id="4" w:name="_Toc157710535"/>
      <w:r>
        <w:lastRenderedPageBreak/>
        <w:t>Driver U</w:t>
      </w:r>
      <w:r w:rsidRPr="00B03FDD">
        <w:t>ninstallation</w:t>
      </w:r>
      <w:bookmarkEnd w:id="4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DE1C95" w:rsidRDefault="00D4431D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</w:t>
      </w:r>
      <w:proofErr w:type="spellStart"/>
      <w:r w:rsidR="009459C0">
        <w:t>ngbe</w:t>
      </w:r>
      <w:proofErr w:type="spellEnd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E1C95" w:rsidRDefault="00D4431D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>on has successfully rolled back.</w:t>
      </w:r>
    </w:p>
    <w:p w:rsidR="00472AF4" w:rsidRPr="00472AF4" w:rsidRDefault="00472AF4" w:rsidP="00A638B5">
      <w:pPr>
        <w:spacing w:line="360" w:lineRule="auto"/>
        <w:ind w:left="420"/>
      </w:pPr>
      <w:r>
        <w:t xml:space="preserve"># </w:t>
      </w:r>
      <w:proofErr w:type="spellStart"/>
      <w:r>
        <w:t>modinfo</w:t>
      </w:r>
      <w:proofErr w:type="spellEnd"/>
      <w:r>
        <w:t xml:space="preserve"> </w:t>
      </w:r>
      <w:proofErr w:type="spellStart"/>
      <w:r w:rsidR="009459C0">
        <w:t>ngbe</w:t>
      </w:r>
      <w:r w:rsidRPr="00B63A1F">
        <w:t>|grep</w:t>
      </w:r>
      <w:proofErr w:type="spellEnd"/>
      <w:r w:rsidRPr="00B63A1F">
        <w:t xml:space="preserve"> -</w:t>
      </w:r>
      <w:proofErr w:type="spellStart"/>
      <w:r w:rsidRPr="00B63A1F">
        <w:t>i</w:t>
      </w:r>
      <w:proofErr w:type="spellEnd"/>
      <w:r w:rsidRPr="00B63A1F">
        <w:t xml:space="preserve"> version</w:t>
      </w: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0FF" w:rsidRDefault="00C410FF">
      <w:r>
        <w:separator/>
      </w:r>
    </w:p>
  </w:endnote>
  <w:endnote w:type="continuationSeparator" w:id="0">
    <w:p w:rsidR="00C410FF" w:rsidRDefault="00C4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41D8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0FF" w:rsidRDefault="00C410FF">
      <w:r>
        <w:separator/>
      </w:r>
    </w:p>
  </w:footnote>
  <w:footnote w:type="continuationSeparator" w:id="0">
    <w:p w:rsidR="00C410FF" w:rsidRDefault="00C4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1BB76660"/>
    <w:multiLevelType w:val="hybridMultilevel"/>
    <w:tmpl w:val="0D84FA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2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4"/>
  </w:num>
  <w:num w:numId="5">
    <w:abstractNumId w:val="14"/>
  </w:num>
  <w:num w:numId="6">
    <w:abstractNumId w:val="17"/>
  </w:num>
  <w:num w:numId="7">
    <w:abstractNumId w:val="10"/>
  </w:num>
  <w:num w:numId="8">
    <w:abstractNumId w:val="19"/>
  </w:num>
  <w:num w:numId="9">
    <w:abstractNumId w:val="8"/>
  </w:num>
  <w:num w:numId="10">
    <w:abstractNumId w:val="22"/>
  </w:num>
  <w:num w:numId="11">
    <w:abstractNumId w:val="3"/>
  </w:num>
  <w:num w:numId="12">
    <w:abstractNumId w:val="23"/>
  </w:num>
  <w:num w:numId="13">
    <w:abstractNumId w:val="18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  <w:num w:numId="18">
    <w:abstractNumId w:val="20"/>
  </w:num>
  <w:num w:numId="19">
    <w:abstractNumId w:val="12"/>
  </w:num>
  <w:num w:numId="20">
    <w:abstractNumId w:val="7"/>
  </w:num>
  <w:num w:numId="21">
    <w:abstractNumId w:val="13"/>
  </w:num>
  <w:num w:numId="22">
    <w:abstractNumId w:val="9"/>
  </w:num>
  <w:num w:numId="23">
    <w:abstractNumId w:val="24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341D8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459C0"/>
    <w:rsid w:val="0096003B"/>
    <w:rsid w:val="00963684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638B5"/>
    <w:rsid w:val="00A95088"/>
    <w:rsid w:val="00AC4276"/>
    <w:rsid w:val="00AC5B03"/>
    <w:rsid w:val="00AE07A7"/>
    <w:rsid w:val="00AE7865"/>
    <w:rsid w:val="00AF4632"/>
    <w:rsid w:val="00B03FDD"/>
    <w:rsid w:val="00B10811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410FF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28AED2E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981</TotalTime>
  <Pages>4</Pages>
  <Words>251</Words>
  <Characters>1431</Characters>
  <Application>Microsoft Office Word</Application>
  <DocSecurity>0</DocSecurity>
  <Lines>11</Lines>
  <Paragraphs>3</Paragraphs>
  <ScaleCrop>false</ScaleCrop>
  <Company>zte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48</cp:revision>
  <cp:lastPrinted>2113-01-01T00:00:00Z</cp:lastPrinted>
  <dcterms:created xsi:type="dcterms:W3CDTF">2023-10-26T08:23:00Z</dcterms:created>
  <dcterms:modified xsi:type="dcterms:W3CDTF">2024-02-26T12:42:00Z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